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</w:pPr>
      <w:bookmarkStart w:id="0" w:name="_GoBack"/>
      <w:r>
        <w:pict>
          <v:shape id="_x0000_i1032" o:spt="75" type="#_x0000_t75" style="height:691.5pt;width:390.75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bookmarkEnd w:id="0"/>
      <w:r>
        <w:pict>
          <v:shape id="_x0000_i1033" o:spt="75" type="#_x0000_t75" style="height:691.5pt;width:390.7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7DC1"/>
    <w:rsid w:val="00004772"/>
    <w:rsid w:val="002D0EDD"/>
    <w:rsid w:val="003B3512"/>
    <w:rsid w:val="003D3D3A"/>
    <w:rsid w:val="00447323"/>
    <w:rsid w:val="00557DC1"/>
    <w:rsid w:val="00701B5F"/>
    <w:rsid w:val="009174E6"/>
    <w:rsid w:val="00984BF0"/>
    <w:rsid w:val="009D751A"/>
    <w:rsid w:val="009F2A42"/>
    <w:rsid w:val="00A45333"/>
    <w:rsid w:val="00A569E2"/>
    <w:rsid w:val="00B61A9D"/>
    <w:rsid w:val="00B97712"/>
    <w:rsid w:val="00BB3C0E"/>
    <w:rsid w:val="00BF39FE"/>
    <w:rsid w:val="00D53956"/>
    <w:rsid w:val="00E618AC"/>
    <w:rsid w:val="00E70308"/>
    <w:rsid w:val="00EB4E5E"/>
    <w:rsid w:val="00F16DBD"/>
    <w:rsid w:val="00FF5260"/>
    <w:rsid w:val="20440073"/>
    <w:rsid w:val="44F57F50"/>
    <w:rsid w:val="64E71D12"/>
    <w:rsid w:val="7FC11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4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10</Pages>
  <Words>5</Words>
  <Characters>31</Characters>
  <Lines>0</Lines>
  <Paragraphs>0</Paragraphs>
  <TotalTime>1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2015-12-09T07:21:00Z</dcterms:created>
  <dc:creator>王聪</dc:creator>
  <cp:lastModifiedBy>谢杨川</cp:lastModifiedBy>
  <dcterms:modified xsi:type="dcterms:W3CDTF">2019-09-25T06:16:44Z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